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90" w:rsidRDefault="000D2990" w:rsidP="002B175B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0D2990" w:rsidRDefault="000D2990" w:rsidP="002B175B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0D2990" w:rsidRDefault="000D2990" w:rsidP="002B175B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0D2990" w:rsidRDefault="000D2990" w:rsidP="002B175B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15 апреля 2015 года № 2-48</w:t>
      </w:r>
    </w:p>
    <w:p w:rsidR="000D2990" w:rsidRDefault="000D2990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0D2990" w:rsidRDefault="000D2990" w:rsidP="00A0512C">
      <w:pPr>
        <w:pStyle w:val="NoSpacing"/>
        <w:rPr>
          <w:rFonts w:ascii="Times New Roman" w:hAnsi="Times New Roman"/>
          <w:sz w:val="28"/>
          <w:szCs w:val="28"/>
        </w:rPr>
      </w:pPr>
    </w:p>
    <w:p w:rsidR="000D2990" w:rsidRPr="00A0512C" w:rsidRDefault="000D2990" w:rsidP="00A0512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0A0"/>
      </w:tblPr>
      <w:tblGrid>
        <w:gridCol w:w="4596"/>
        <w:gridCol w:w="456"/>
        <w:gridCol w:w="775"/>
        <w:gridCol w:w="1276"/>
        <w:gridCol w:w="1134"/>
        <w:gridCol w:w="1134"/>
      </w:tblGrid>
      <w:tr w:rsidR="000D2990" w:rsidRPr="00216889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2990" w:rsidRPr="00A06D95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0D2990" w:rsidRPr="00B730D7" w:rsidRDefault="000D2990" w:rsidP="005838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фикации расходов бюджетов за </w:t>
            </w:r>
            <w:r w:rsidRPr="0058385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2014 год</w:t>
            </w:r>
          </w:p>
        </w:tc>
      </w:tr>
      <w:tr w:rsidR="000D2990" w:rsidRPr="00216889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90" w:rsidRPr="00A0512C" w:rsidRDefault="000D2990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90" w:rsidRPr="00A0512C" w:rsidRDefault="000D2990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90" w:rsidRPr="00A0512C" w:rsidRDefault="000D2990" w:rsidP="00A0512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204965,8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178439,9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5E35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21813,6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21566,2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D2990" w:rsidRPr="00216889" w:rsidTr="004B62DC">
        <w:trPr>
          <w:trHeight w:val="960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1314,4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D2990" w:rsidRPr="00216889" w:rsidTr="004B62DC">
        <w:trPr>
          <w:trHeight w:val="137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E39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D2990" w:rsidRPr="00216889" w:rsidTr="004B62DC">
        <w:trPr>
          <w:trHeight w:val="984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0D2990" w:rsidRPr="00216889" w:rsidTr="00CC6D1A">
        <w:trPr>
          <w:trHeight w:val="589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9948,6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D2990" w:rsidRPr="00216889" w:rsidTr="004B62DC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1982,1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1938,8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0D2990" w:rsidRPr="00216889" w:rsidTr="00727FCD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727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0D2990" w:rsidRPr="00216889" w:rsidTr="00727FCD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74203,9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54656,6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72052,9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52511,2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72,9</w:t>
            </w:r>
          </w:p>
        </w:tc>
      </w:tr>
      <w:tr w:rsidR="000D2990" w:rsidRPr="00216889" w:rsidTr="004B62DC">
        <w:trPr>
          <w:trHeight w:val="46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2145,4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32269,2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25814,8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11533,1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64,9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14510,8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14281,7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D2990" w:rsidRPr="00216889" w:rsidTr="004B62DC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67417,9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67334,2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67417,9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67334,2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1049,5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0D2990" w:rsidRPr="00216889" w:rsidTr="004B62DC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81,9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0D2990" w:rsidRPr="00216889" w:rsidTr="004B62DC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F42E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990" w:rsidRPr="00A0512C" w:rsidRDefault="000D2990" w:rsidP="00A05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</w:tbl>
    <w:p w:rsidR="000D2990" w:rsidRDefault="000D2990" w:rsidP="00A0512C"/>
    <w:p w:rsidR="000D2990" w:rsidRDefault="000D2990" w:rsidP="00A0512C"/>
    <w:p w:rsidR="000D2990" w:rsidRDefault="000D2990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0D2990" w:rsidRDefault="000D2990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0D2990" w:rsidRDefault="000D2990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4B62DC">
        <w:rPr>
          <w:rFonts w:ascii="Times New Roman" w:hAnsi="Times New Roman"/>
          <w:sz w:val="28"/>
          <w:szCs w:val="28"/>
        </w:rPr>
        <w:t xml:space="preserve"> </w:t>
      </w:r>
    </w:p>
    <w:p w:rsidR="000D2990" w:rsidRPr="004B62DC" w:rsidRDefault="000D2990" w:rsidP="004B62DC">
      <w:pPr>
        <w:pStyle w:val="NoSpacing"/>
        <w:rPr>
          <w:rFonts w:ascii="Times New Roman" w:hAnsi="Times New Roman"/>
          <w:sz w:val="28"/>
          <w:szCs w:val="28"/>
        </w:rPr>
      </w:pPr>
      <w:r w:rsidRPr="004B62D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/>
          <w:sz w:val="28"/>
          <w:szCs w:val="28"/>
        </w:rPr>
        <w:t xml:space="preserve">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Т.В.Миронова</w:t>
      </w:r>
    </w:p>
    <w:sectPr w:rsidR="000D2990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500"/>
    <w:rsid w:val="00046172"/>
    <w:rsid w:val="000D2990"/>
    <w:rsid w:val="00136E77"/>
    <w:rsid w:val="0016771C"/>
    <w:rsid w:val="001A6956"/>
    <w:rsid w:val="001B0944"/>
    <w:rsid w:val="00216889"/>
    <w:rsid w:val="002374F0"/>
    <w:rsid w:val="00243184"/>
    <w:rsid w:val="002B175B"/>
    <w:rsid w:val="002D09DB"/>
    <w:rsid w:val="003E0077"/>
    <w:rsid w:val="00403C03"/>
    <w:rsid w:val="0043157B"/>
    <w:rsid w:val="00443C3E"/>
    <w:rsid w:val="004B62DC"/>
    <w:rsid w:val="004F26D8"/>
    <w:rsid w:val="00534C97"/>
    <w:rsid w:val="00583853"/>
    <w:rsid w:val="00590BCB"/>
    <w:rsid w:val="005E3547"/>
    <w:rsid w:val="00613EDA"/>
    <w:rsid w:val="006B1115"/>
    <w:rsid w:val="006D7D6C"/>
    <w:rsid w:val="006E3C44"/>
    <w:rsid w:val="007007C6"/>
    <w:rsid w:val="00706181"/>
    <w:rsid w:val="00727FCD"/>
    <w:rsid w:val="00756939"/>
    <w:rsid w:val="007A5D36"/>
    <w:rsid w:val="007B37D7"/>
    <w:rsid w:val="00804DE3"/>
    <w:rsid w:val="008357A4"/>
    <w:rsid w:val="008444C8"/>
    <w:rsid w:val="00892EA4"/>
    <w:rsid w:val="008C4B41"/>
    <w:rsid w:val="008F1AE8"/>
    <w:rsid w:val="008F3BF1"/>
    <w:rsid w:val="009455F1"/>
    <w:rsid w:val="00960A8B"/>
    <w:rsid w:val="009C7681"/>
    <w:rsid w:val="009E2493"/>
    <w:rsid w:val="009E296D"/>
    <w:rsid w:val="00A0512C"/>
    <w:rsid w:val="00A06D95"/>
    <w:rsid w:val="00A1421B"/>
    <w:rsid w:val="00A22919"/>
    <w:rsid w:val="00A7644A"/>
    <w:rsid w:val="00AB7BAB"/>
    <w:rsid w:val="00AD7E70"/>
    <w:rsid w:val="00B730D7"/>
    <w:rsid w:val="00BC22C3"/>
    <w:rsid w:val="00BF1836"/>
    <w:rsid w:val="00C04FB8"/>
    <w:rsid w:val="00C215C3"/>
    <w:rsid w:val="00C34189"/>
    <w:rsid w:val="00C95599"/>
    <w:rsid w:val="00CC6D1A"/>
    <w:rsid w:val="00D0374F"/>
    <w:rsid w:val="00D12B9D"/>
    <w:rsid w:val="00D74892"/>
    <w:rsid w:val="00D97500"/>
    <w:rsid w:val="00DB488C"/>
    <w:rsid w:val="00DD67F4"/>
    <w:rsid w:val="00E023B6"/>
    <w:rsid w:val="00E23A1A"/>
    <w:rsid w:val="00E325BD"/>
    <w:rsid w:val="00F32F76"/>
    <w:rsid w:val="00F42E3C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051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3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341</TotalTime>
  <Pages>2</Pages>
  <Words>377</Words>
  <Characters>2152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51</cp:revision>
  <cp:lastPrinted>2015-03-16T07:07:00Z</cp:lastPrinted>
  <dcterms:created xsi:type="dcterms:W3CDTF">2013-05-28T05:07:00Z</dcterms:created>
  <dcterms:modified xsi:type="dcterms:W3CDTF">2015-09-15T08:29:00Z</dcterms:modified>
</cp:coreProperties>
</file>